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871BED" w:rsidRPr="00871BED" w:rsidRDefault="00017B34" w:rsidP="0087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871BED" w:rsidRPr="004B505A" w:rsidRDefault="00871BED" w:rsidP="00871B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B50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Комитет по финансам </w:t>
            </w:r>
          </w:p>
          <w:p w:rsidR="00871BED" w:rsidRPr="00871BED" w:rsidRDefault="00871BED" w:rsidP="00871B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B50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 налоговой политике</w:t>
            </w: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F0C86" w:rsidRPr="00022C4F" w:rsidRDefault="00022C4F" w:rsidP="0085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Прокурору Кондинского района</w:t>
            </w:r>
          </w:p>
          <w:p w:rsidR="00022C4F" w:rsidRPr="00017B34" w:rsidRDefault="00022C4F" w:rsidP="0085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Банникову И.Н.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871BED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д.24</w:t>
            </w:r>
            <w:r w:rsidR="00017B34"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, </w:t>
            </w:r>
            <w:proofErr w:type="gramStart"/>
            <w:r w:rsidR="00017B34"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="00017B34"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871BED" w:rsidP="00D2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</w:t>
            </w:r>
            <w:r w:rsidR="00EF2540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</w:t>
            </w:r>
            <w:r w:rsidR="00060800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0</w:t>
            </w:r>
            <w:r w:rsidR="00D23831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22C4F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87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r w:rsidR="00871BED" w:rsidRPr="004B505A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  <w:shd w:val="clear" w:color="auto" w:fill="FFFFFF"/>
                <w:lang w:val="en-US"/>
              </w:rPr>
              <w:t>komfinkonda@bk.ru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7F7809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9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871BED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4B505A"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  <w:t>ОКПО 02296996, О</w:t>
            </w:r>
            <w:r w:rsidRPr="004B505A">
              <w:rPr>
                <w:rFonts w:ascii="Times New Roman" w:eastAsia="Times New Roman" w:hAnsi="Times New Roman" w:cs="Times New Roman"/>
                <w:color w:val="365F91" w:themeColor="accent1" w:themeShade="BF"/>
                <w:sz w:val="18"/>
                <w:szCs w:val="18"/>
                <w:lang w:eastAsia="ru-RU"/>
              </w:rPr>
              <w:t xml:space="preserve">ГРН </w:t>
            </w:r>
            <w:r w:rsidRPr="004B505A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1028601393160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871BED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4B505A"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  <w:t>ИНН / КПП 8616001542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C4F" w:rsidRPr="00022C4F" w:rsidRDefault="00022C4F" w:rsidP="00022C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2C4F">
        <w:rPr>
          <w:rFonts w:ascii="Times New Roman" w:hAnsi="Times New Roman" w:cs="Times New Roman"/>
          <w:sz w:val="24"/>
          <w:szCs w:val="24"/>
        </w:rPr>
        <w:t>О направлении проекта НПА</w:t>
      </w:r>
    </w:p>
    <w:p w:rsidR="00944692" w:rsidRPr="00022C4F" w:rsidRDefault="009A62E4" w:rsidP="009446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C4F">
        <w:rPr>
          <w:rFonts w:ascii="Times New Roman" w:hAnsi="Times New Roman" w:cs="Times New Roman"/>
          <w:sz w:val="24"/>
          <w:szCs w:val="24"/>
        </w:rPr>
        <w:t>Уважаем</w:t>
      </w:r>
      <w:r w:rsidR="00022C4F" w:rsidRPr="00022C4F">
        <w:rPr>
          <w:rFonts w:ascii="Times New Roman" w:hAnsi="Times New Roman" w:cs="Times New Roman"/>
          <w:sz w:val="24"/>
          <w:szCs w:val="24"/>
        </w:rPr>
        <w:t>ый Игорь Николаевич</w:t>
      </w:r>
      <w:r w:rsidR="00944692" w:rsidRPr="00022C4F">
        <w:rPr>
          <w:rFonts w:ascii="Times New Roman" w:hAnsi="Times New Roman" w:cs="Times New Roman"/>
          <w:sz w:val="24"/>
          <w:szCs w:val="24"/>
        </w:rPr>
        <w:t>!</w:t>
      </w:r>
    </w:p>
    <w:p w:rsidR="00022C4F" w:rsidRPr="00022C4F" w:rsidRDefault="00022C4F" w:rsidP="00022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022C4F">
        <w:rPr>
          <w:rFonts w:ascii="Times New Roman" w:hAnsi="Times New Roman" w:cs="Times New Roman"/>
          <w:sz w:val="24"/>
          <w:szCs w:val="24"/>
        </w:rPr>
        <w:t>В соответствии со статьей 18 Устава Кондинского района направляю проект решения Думы Кондинского района «О внесении изменений в решение Думы Кондинского района от 12 декабря 2019 года № 585 «О бюджете муниципального образования Кондинский район на 2020 год и на плановый период 2021 и 2022 годов».</w:t>
      </w:r>
    </w:p>
    <w:p w:rsidR="00022C4F" w:rsidRPr="00022C4F" w:rsidRDefault="00022C4F" w:rsidP="00022C4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2C4F" w:rsidRPr="00022C4F" w:rsidRDefault="00022C4F" w:rsidP="00022C4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2C4F">
        <w:rPr>
          <w:rFonts w:ascii="Times New Roman" w:hAnsi="Times New Roman" w:cs="Times New Roman"/>
          <w:sz w:val="24"/>
          <w:szCs w:val="24"/>
        </w:rPr>
        <w:t>Приложения:</w:t>
      </w:r>
    </w:p>
    <w:p w:rsidR="00022C4F" w:rsidRPr="00022C4F" w:rsidRDefault="00022C4F" w:rsidP="00022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C4F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внесении изменений в решение Думы Кондинского района от 12 декабря 2019 года № 585 «О бюджете муниципального образования Кондинский район на 2020 год и на плановый период 2021 и 2022 годов»  с приложениями и пояснительной запиской.</w:t>
      </w:r>
    </w:p>
    <w:p w:rsidR="00F114E8" w:rsidRPr="00022C4F" w:rsidRDefault="00F114E8" w:rsidP="003614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A600A" w:rsidRPr="00022C4F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43BF0" w:rsidRPr="00022C4F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75"/>
        <w:gridCol w:w="3764"/>
        <w:gridCol w:w="2313"/>
      </w:tblGrid>
      <w:tr w:rsidR="000B30E4" w:rsidRPr="00927695" w:rsidTr="003614B7">
        <w:trPr>
          <w:trHeight w:val="1443"/>
        </w:trPr>
        <w:tc>
          <w:tcPr>
            <w:tcW w:w="1884" w:type="pct"/>
          </w:tcPr>
          <w:p w:rsidR="00C07CBC" w:rsidRPr="00022C4F" w:rsidRDefault="00D42CF9" w:rsidP="00D42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C4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="00D5129C" w:rsidRPr="00022C4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C07CBC" w:rsidRPr="00022C4F">
              <w:rPr>
                <w:rFonts w:ascii="Times New Roman" w:hAnsi="Times New Roman" w:cs="Times New Roman"/>
                <w:sz w:val="24"/>
                <w:szCs w:val="24"/>
              </w:rPr>
              <w:t xml:space="preserve"> - председатель комитета </w:t>
            </w:r>
          </w:p>
          <w:p w:rsidR="000B30E4" w:rsidRPr="00942C84" w:rsidRDefault="00C07CBC" w:rsidP="00D42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4F">
              <w:rPr>
                <w:rFonts w:ascii="Times New Roman" w:hAnsi="Times New Roman" w:cs="Times New Roman"/>
                <w:sz w:val="24"/>
                <w:szCs w:val="24"/>
              </w:rPr>
              <w:t>по финансам и налоговой политике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022C4F" w:rsidRDefault="00D23831" w:rsidP="00D238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2C4F">
              <w:rPr>
                <w:rFonts w:ascii="Times New Roman" w:hAnsi="Times New Roman" w:cs="Times New Roman"/>
                <w:sz w:val="24"/>
                <w:szCs w:val="24"/>
              </w:rPr>
              <w:t>Г.А.</w:t>
            </w:r>
            <w:r w:rsidR="00B86FD0" w:rsidRPr="00022C4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22C4F">
              <w:rPr>
                <w:rFonts w:ascii="Times New Roman" w:hAnsi="Times New Roman" w:cs="Times New Roman"/>
                <w:sz w:val="24"/>
                <w:szCs w:val="24"/>
              </w:rPr>
              <w:t>остовых</w:t>
            </w:r>
          </w:p>
        </w:tc>
      </w:tr>
    </w:tbl>
    <w:p w:rsidR="00A425BD" w:rsidRPr="00022C4F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A425BD" w:rsidRPr="00022C4F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9917B5" w:rsidRPr="00022C4F" w:rsidRDefault="009917B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022C4F">
        <w:rPr>
          <w:rFonts w:ascii="Times New Roman" w:hAnsi="Times New Roman" w:cs="Times New Roman"/>
          <w:bCs/>
          <w:sz w:val="16"/>
          <w:szCs w:val="16"/>
        </w:rPr>
        <w:t>Исполнитель:</w:t>
      </w:r>
    </w:p>
    <w:p w:rsidR="00CD363A" w:rsidRPr="00022C4F" w:rsidRDefault="00022C4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022C4F">
        <w:rPr>
          <w:rFonts w:ascii="Times New Roman" w:hAnsi="Times New Roman" w:cs="Times New Roman"/>
          <w:bCs/>
          <w:sz w:val="16"/>
          <w:szCs w:val="16"/>
        </w:rPr>
        <w:t>заместитель председателя комитета</w:t>
      </w:r>
    </w:p>
    <w:p w:rsidR="00022C4F" w:rsidRPr="00022C4F" w:rsidRDefault="00022C4F" w:rsidP="00022C4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022C4F">
        <w:rPr>
          <w:rFonts w:ascii="Times New Roman" w:hAnsi="Times New Roman" w:cs="Times New Roman"/>
          <w:bCs/>
          <w:sz w:val="16"/>
          <w:szCs w:val="16"/>
        </w:rPr>
        <w:t>Васильева Елена Сергеевна,</w:t>
      </w:r>
    </w:p>
    <w:p w:rsidR="008C562B" w:rsidRPr="00886731" w:rsidRDefault="00022C4F" w:rsidP="00022C4F">
      <w:pPr>
        <w:shd w:val="clear" w:color="auto" w:fill="FFFFFF"/>
        <w:spacing w:after="0" w:line="240" w:lineRule="auto"/>
        <w:rPr>
          <w:bCs/>
        </w:rPr>
      </w:pPr>
      <w:r w:rsidRPr="00022C4F">
        <w:rPr>
          <w:rFonts w:ascii="Times New Roman" w:hAnsi="Times New Roman" w:cs="Times New Roman"/>
          <w:bCs/>
          <w:sz w:val="16"/>
          <w:szCs w:val="16"/>
        </w:rPr>
        <w:t>8 (34677) 33965</w:t>
      </w:r>
      <w:r w:rsidR="009917B5" w:rsidRPr="00022C4F">
        <w:rPr>
          <w:sz w:val="16"/>
          <w:szCs w:val="16"/>
        </w:rPr>
        <w:t xml:space="preserve"> </w:t>
      </w:r>
    </w:p>
    <w:sectPr w:rsidR="008C562B" w:rsidRPr="00886731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271" w:rsidRDefault="00870271" w:rsidP="00617B40">
      <w:pPr>
        <w:spacing w:after="0" w:line="240" w:lineRule="auto"/>
      </w:pPr>
      <w:r>
        <w:separator/>
      </w:r>
    </w:p>
  </w:endnote>
  <w:endnote w:type="continuationSeparator" w:id="0">
    <w:p w:rsidR="00870271" w:rsidRDefault="0087027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271" w:rsidRDefault="00870271" w:rsidP="00617B40">
      <w:pPr>
        <w:spacing w:after="0" w:line="240" w:lineRule="auto"/>
      </w:pPr>
      <w:r>
        <w:separator/>
      </w:r>
    </w:p>
  </w:footnote>
  <w:footnote w:type="continuationSeparator" w:id="0">
    <w:p w:rsidR="00870271" w:rsidRDefault="0087027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A72B68"/>
    <w:rsid w:val="00012153"/>
    <w:rsid w:val="0001533C"/>
    <w:rsid w:val="00017B34"/>
    <w:rsid w:val="00022C4F"/>
    <w:rsid w:val="0004059E"/>
    <w:rsid w:val="000553F6"/>
    <w:rsid w:val="00060800"/>
    <w:rsid w:val="0009485B"/>
    <w:rsid w:val="00094C89"/>
    <w:rsid w:val="000A20DE"/>
    <w:rsid w:val="000B30E4"/>
    <w:rsid w:val="000B4C48"/>
    <w:rsid w:val="000B6BD3"/>
    <w:rsid w:val="000E2AD9"/>
    <w:rsid w:val="000F242D"/>
    <w:rsid w:val="00113D3B"/>
    <w:rsid w:val="0012008E"/>
    <w:rsid w:val="00150967"/>
    <w:rsid w:val="0015127D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301280"/>
    <w:rsid w:val="0033067B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749CE"/>
    <w:rsid w:val="00681141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7343BF"/>
    <w:rsid w:val="00746A6D"/>
    <w:rsid w:val="0077481C"/>
    <w:rsid w:val="007A0722"/>
    <w:rsid w:val="007C5828"/>
    <w:rsid w:val="007F7809"/>
    <w:rsid w:val="00805A4C"/>
    <w:rsid w:val="00822F9D"/>
    <w:rsid w:val="008376BD"/>
    <w:rsid w:val="008459BB"/>
    <w:rsid w:val="008512C3"/>
    <w:rsid w:val="00870271"/>
    <w:rsid w:val="00871BED"/>
    <w:rsid w:val="00886731"/>
    <w:rsid w:val="00887852"/>
    <w:rsid w:val="00897CB6"/>
    <w:rsid w:val="008C2ACB"/>
    <w:rsid w:val="008C562B"/>
    <w:rsid w:val="008D6252"/>
    <w:rsid w:val="008E4601"/>
    <w:rsid w:val="008F5172"/>
    <w:rsid w:val="00903CF1"/>
    <w:rsid w:val="00904296"/>
    <w:rsid w:val="009273DB"/>
    <w:rsid w:val="00927695"/>
    <w:rsid w:val="00933810"/>
    <w:rsid w:val="00934CF8"/>
    <w:rsid w:val="00942C84"/>
    <w:rsid w:val="00944692"/>
    <w:rsid w:val="0096338B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95921"/>
    <w:rsid w:val="00AA4B56"/>
    <w:rsid w:val="00AC16A7"/>
    <w:rsid w:val="00AC194A"/>
    <w:rsid w:val="00AD697A"/>
    <w:rsid w:val="00B17E67"/>
    <w:rsid w:val="00B2079F"/>
    <w:rsid w:val="00B2259C"/>
    <w:rsid w:val="00B230DD"/>
    <w:rsid w:val="00B45F61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F262A"/>
    <w:rsid w:val="00C002B4"/>
    <w:rsid w:val="00C07CBC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D363A"/>
    <w:rsid w:val="00CF3794"/>
    <w:rsid w:val="00CF44D0"/>
    <w:rsid w:val="00CF744D"/>
    <w:rsid w:val="00D007DF"/>
    <w:rsid w:val="00D155CC"/>
    <w:rsid w:val="00D20948"/>
    <w:rsid w:val="00D213D8"/>
    <w:rsid w:val="00D23831"/>
    <w:rsid w:val="00D26095"/>
    <w:rsid w:val="00D42CF9"/>
    <w:rsid w:val="00D4701F"/>
    <w:rsid w:val="00D5129C"/>
    <w:rsid w:val="00D53054"/>
    <w:rsid w:val="00D64FB3"/>
    <w:rsid w:val="00D8061E"/>
    <w:rsid w:val="00DB032D"/>
    <w:rsid w:val="00DC62EF"/>
    <w:rsid w:val="00DE12FA"/>
    <w:rsid w:val="00E020E1"/>
    <w:rsid w:val="00E024DC"/>
    <w:rsid w:val="00E05238"/>
    <w:rsid w:val="00E05262"/>
    <w:rsid w:val="00E26486"/>
    <w:rsid w:val="00E516F7"/>
    <w:rsid w:val="00E624C3"/>
    <w:rsid w:val="00ED01A2"/>
    <w:rsid w:val="00ED123C"/>
    <w:rsid w:val="00EF214F"/>
    <w:rsid w:val="00EF2540"/>
    <w:rsid w:val="00F114E8"/>
    <w:rsid w:val="00F155DA"/>
    <w:rsid w:val="00F262C9"/>
    <w:rsid w:val="00F449DF"/>
    <w:rsid w:val="00F55E37"/>
    <w:rsid w:val="00F765C7"/>
    <w:rsid w:val="00FA4CF5"/>
    <w:rsid w:val="00FA600A"/>
    <w:rsid w:val="00FC3FBE"/>
    <w:rsid w:val="00FD5314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admkond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9CAB0-B472-4FA7-A0D1-204727B3E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2020-01-21T03:42:00Z</dcterms:created>
  <dcterms:modified xsi:type="dcterms:W3CDTF">2020-01-21T03:50:00Z</dcterms:modified>
</cp:coreProperties>
</file>